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8A54D" w14:textId="431887DF" w:rsidR="00BA00AB" w:rsidRDefault="007D422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atte KIRKE</w:t>
      </w:r>
      <w:r>
        <w:rPr>
          <w:rFonts w:cs="Times New Roman"/>
          <w:szCs w:val="24"/>
        </w:rPr>
        <w:t xml:space="preserve">     (d.ca.1428)</w:t>
      </w:r>
    </w:p>
    <w:p w14:paraId="592150F9" w14:textId="77777777" w:rsidR="007D4229" w:rsidRDefault="007D4229" w:rsidP="009139A6">
      <w:pPr>
        <w:pStyle w:val="NoSpacing"/>
        <w:rPr>
          <w:rFonts w:cs="Times New Roman"/>
          <w:szCs w:val="24"/>
        </w:rPr>
      </w:pPr>
    </w:p>
    <w:p w14:paraId="3493E6F3" w14:textId="77777777" w:rsidR="007D4229" w:rsidRDefault="007D4229" w:rsidP="009139A6">
      <w:pPr>
        <w:pStyle w:val="NoSpacing"/>
        <w:rPr>
          <w:rFonts w:cs="Times New Roman"/>
          <w:szCs w:val="24"/>
        </w:rPr>
      </w:pPr>
    </w:p>
    <w:p w14:paraId="5FC011C6" w14:textId="4EF20048" w:rsidR="007D4229" w:rsidRDefault="007D422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Jul.</w:t>
      </w:r>
      <w:r>
        <w:rPr>
          <w:rFonts w:cs="Times New Roman"/>
          <w:szCs w:val="24"/>
        </w:rPr>
        <w:tab/>
        <w:t>1428</w:t>
      </w:r>
      <w:r>
        <w:rPr>
          <w:rFonts w:cs="Times New Roman"/>
          <w:szCs w:val="24"/>
        </w:rPr>
        <w:tab/>
        <w:t>Writs of diem clausit extremum to the Escheators of Yorkshire and</w:t>
      </w:r>
    </w:p>
    <w:p w14:paraId="4A7FD3C4" w14:textId="1BAF7D63" w:rsidR="007D4229" w:rsidRDefault="007D422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Lincolnshire.    (C.F.R. 1422-30 p.190)</w:t>
      </w:r>
    </w:p>
    <w:p w14:paraId="1E189617" w14:textId="77777777" w:rsidR="007D4229" w:rsidRDefault="007D4229" w:rsidP="009139A6">
      <w:pPr>
        <w:pStyle w:val="NoSpacing"/>
        <w:rPr>
          <w:rFonts w:cs="Times New Roman"/>
          <w:szCs w:val="24"/>
        </w:rPr>
      </w:pPr>
    </w:p>
    <w:p w14:paraId="091DC256" w14:textId="77777777" w:rsidR="007D4229" w:rsidRDefault="007D4229" w:rsidP="009139A6">
      <w:pPr>
        <w:pStyle w:val="NoSpacing"/>
        <w:rPr>
          <w:rFonts w:cs="Times New Roman"/>
          <w:szCs w:val="24"/>
        </w:rPr>
      </w:pPr>
    </w:p>
    <w:p w14:paraId="1FDEC28B" w14:textId="6D6E4E0A" w:rsidR="007D4229" w:rsidRPr="007D4229" w:rsidRDefault="007D422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March 2024</w:t>
      </w:r>
    </w:p>
    <w:sectPr w:rsidR="007D4229" w:rsidRPr="007D42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E86FA" w14:textId="77777777" w:rsidR="007D4229" w:rsidRDefault="007D4229" w:rsidP="009139A6">
      <w:r>
        <w:separator/>
      </w:r>
    </w:p>
  </w:endnote>
  <w:endnote w:type="continuationSeparator" w:id="0">
    <w:p w14:paraId="60A53621" w14:textId="77777777" w:rsidR="007D4229" w:rsidRDefault="007D42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628C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15B1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E22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9168F" w14:textId="77777777" w:rsidR="007D4229" w:rsidRDefault="007D4229" w:rsidP="009139A6">
      <w:r>
        <w:separator/>
      </w:r>
    </w:p>
  </w:footnote>
  <w:footnote w:type="continuationSeparator" w:id="0">
    <w:p w14:paraId="5522D213" w14:textId="77777777" w:rsidR="007D4229" w:rsidRDefault="007D42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E9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0CB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F98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229"/>
    <w:rsid w:val="000666E0"/>
    <w:rsid w:val="002510B7"/>
    <w:rsid w:val="00270799"/>
    <w:rsid w:val="005C130B"/>
    <w:rsid w:val="007D422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2391C"/>
  <w15:chartTrackingRefBased/>
  <w15:docId w15:val="{688ED964-230F-44B9-B181-772595B50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2024-03-31T20:39:00Z</dcterms:created>
  <dcterms:modified xsi:type="dcterms:W3CDTF">2024-03-31T20:41:00Z</dcterms:modified>
</cp:coreProperties>
</file>